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48CB" w14:textId="620B7E0A" w:rsidR="0045506F" w:rsidRPr="001C7025" w:rsidRDefault="00E01256" w:rsidP="0045506F">
      <w:pPr>
        <w:spacing w:before="480" w:after="360" w:line="360" w:lineRule="auto"/>
        <w:jc w:val="center"/>
        <w:outlineLvl w:val="0"/>
        <w:rPr>
          <w:rFonts w:ascii="黑体" w:eastAsia="黑体"/>
          <w:sz w:val="32"/>
          <w:szCs w:val="32"/>
        </w:rPr>
      </w:pPr>
      <w:bookmarkStart w:id="0" w:name="_Toc198542676"/>
      <w:r w:rsidRPr="001C7025">
        <w:rPr>
          <w:rFonts w:ascii="黑体" w:eastAsia="黑体" w:hint="eastAsia"/>
          <w:sz w:val="32"/>
          <w:szCs w:val="32"/>
        </w:rPr>
        <w:t>附录</w:t>
      </w:r>
      <w:r>
        <w:rPr>
          <w:rFonts w:ascii="黑体" w:eastAsia="黑体"/>
          <w:sz w:val="32"/>
          <w:szCs w:val="32"/>
        </w:rPr>
        <w:t>C</w:t>
      </w:r>
      <w:r w:rsidRPr="001C7025">
        <w:rPr>
          <w:rFonts w:ascii="黑体" w:eastAsia="黑体" w:hint="eastAsia"/>
          <w:sz w:val="32"/>
          <w:szCs w:val="32"/>
        </w:rPr>
        <w:t xml:space="preserve">  </w:t>
      </w:r>
      <w:r w:rsidRPr="001C7025">
        <w:rPr>
          <w:rFonts w:ascii="黑体" w:eastAsia="黑体" w:hint="eastAsia"/>
          <w:sz w:val="32"/>
          <w:szCs w:val="32"/>
        </w:rPr>
        <w:t>居住建筑围护结构热工性能表</w:t>
      </w:r>
      <w:bookmarkEnd w:id="0"/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9"/>
        <w:gridCol w:w="1197"/>
        <w:gridCol w:w="938"/>
        <w:gridCol w:w="99"/>
        <w:gridCol w:w="1013"/>
        <w:gridCol w:w="198"/>
        <w:gridCol w:w="166"/>
        <w:gridCol w:w="1454"/>
        <w:gridCol w:w="781"/>
        <w:gridCol w:w="446"/>
        <w:gridCol w:w="215"/>
        <w:gridCol w:w="1784"/>
      </w:tblGrid>
      <w:tr w:rsidR="0045506F" w:rsidRPr="001C7025" w14:paraId="4E99480D" w14:textId="77777777"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5F58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项目名称</w:t>
            </w:r>
          </w:p>
        </w:tc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BDBC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项目地址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E6D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建筑类型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0902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建筑面积（</w:t>
            </w:r>
            <w:r w:rsidRPr="001C7025">
              <w:rPr>
                <w:szCs w:val="21"/>
              </w:rPr>
              <w:t>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rFonts w:hAnsi="宋体"/>
                <w:szCs w:val="21"/>
              </w:rPr>
              <w:t>）</w:t>
            </w:r>
            <w:r w:rsidRPr="001C7025">
              <w:rPr>
                <w:szCs w:val="21"/>
              </w:rPr>
              <w:t>/</w:t>
            </w:r>
            <w:r w:rsidRPr="001C7025">
              <w:rPr>
                <w:rFonts w:hAnsi="宋体"/>
                <w:szCs w:val="21"/>
              </w:rPr>
              <w:t>层数</w:t>
            </w:r>
          </w:p>
        </w:tc>
      </w:tr>
      <w:tr w:rsidR="0045506F" w:rsidRPr="001C7025" w14:paraId="2C992497" w14:textId="77777777">
        <w:tc>
          <w:tcPr>
            <w:tcW w:w="3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E8A5" w14:textId="77777777" w:rsidR="0045506F" w:rsidRPr="00656A0C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1" w:name="项目名称"/>
            <w:r w:rsidRPr="00656A0C">
              <w:rPr>
                <w:rFonts w:hAnsi="宋体" w:hint="eastAsia"/>
                <w:szCs w:val="21"/>
              </w:rPr>
              <w:t>园岭新村</w:t>
            </w:r>
            <w:bookmarkEnd w:id="1"/>
          </w:p>
        </w:tc>
        <w:tc>
          <w:tcPr>
            <w:tcW w:w="2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E8C" w14:textId="77777777" w:rsidR="0045506F" w:rsidRPr="00656A0C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2" w:name="项目地址"/>
            <w:bookmarkEnd w:id="2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1D53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居住建筑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B22D" w14:textId="77777777" w:rsidR="0045506F" w:rsidRPr="00656A0C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3" w:name="建筑面积"/>
            <w:r w:rsidRPr="00656A0C">
              <w:rPr>
                <w:rFonts w:hAnsi="宋体" w:hint="eastAsia"/>
                <w:szCs w:val="21"/>
              </w:rPr>
              <w:t>2011.49</w:t>
            </w:r>
            <w:bookmarkEnd w:id="3"/>
            <w:r w:rsidRPr="00656A0C">
              <w:rPr>
                <w:rFonts w:hAnsi="宋体" w:hint="eastAsia"/>
                <w:szCs w:val="21"/>
              </w:rPr>
              <w:t>/</w:t>
            </w:r>
            <w:bookmarkStart w:id="4" w:name="地上层数"/>
            <w:r w:rsidRPr="00656A0C">
              <w:rPr>
                <w:rFonts w:hAnsi="宋体" w:hint="eastAsia"/>
                <w:szCs w:val="21"/>
              </w:rPr>
              <w:t>8</w:t>
            </w:r>
            <w:bookmarkEnd w:id="4"/>
          </w:p>
        </w:tc>
      </w:tr>
      <w:tr w:rsidR="0045506F" w:rsidRPr="001C7025" w14:paraId="44BF9AB8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32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建筑外表面积</w:t>
            </w:r>
            <w:r w:rsidRPr="001C7025">
              <w:rPr>
                <w:szCs w:val="21"/>
              </w:rPr>
              <w:t>F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91C0" w14:textId="77777777" w:rsidR="0045506F" w:rsidRPr="00656A0C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5" w:name="外表面积"/>
            <w:r w:rsidRPr="00656A0C">
              <w:rPr>
                <w:rFonts w:hAnsi="宋体" w:hint="eastAsia"/>
                <w:szCs w:val="21"/>
              </w:rPr>
              <w:t>3068.37</w:t>
            </w:r>
            <w:bookmarkEnd w:id="5"/>
          </w:p>
        </w:tc>
        <w:tc>
          <w:tcPr>
            <w:tcW w:w="1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B14672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建筑体积</w:t>
            </w:r>
            <w:r w:rsidRPr="001C7025">
              <w:rPr>
                <w:szCs w:val="21"/>
              </w:rPr>
              <w:t>V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5922" w14:textId="77777777" w:rsidR="0045506F" w:rsidRPr="00656A0C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6" w:name="建筑体积"/>
            <w:r w:rsidRPr="00656A0C">
              <w:rPr>
                <w:rFonts w:hAnsi="宋体" w:hint="eastAsia"/>
                <w:szCs w:val="21"/>
              </w:rPr>
              <w:t>7140.54</w:t>
            </w:r>
            <w:bookmarkEnd w:id="6"/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3F66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体型系数</w:t>
            </w:r>
            <w:r w:rsidRPr="001C7025">
              <w:rPr>
                <w:szCs w:val="21"/>
              </w:rPr>
              <w:t>S</w:t>
            </w:r>
            <w:r w:rsidRPr="001C7025">
              <w:rPr>
                <w:rFonts w:hAnsi="宋体"/>
                <w:szCs w:val="21"/>
              </w:rPr>
              <w:t>＝</w:t>
            </w:r>
            <w:r w:rsidRPr="001C7025">
              <w:rPr>
                <w:szCs w:val="21"/>
              </w:rPr>
              <w:t>F</w:t>
            </w:r>
            <w:r w:rsidRPr="001C7025">
              <w:rPr>
                <w:szCs w:val="21"/>
                <w:vertAlign w:val="subscript"/>
              </w:rPr>
              <w:t>0</w:t>
            </w:r>
            <w:r w:rsidRPr="001C7025">
              <w:rPr>
                <w:szCs w:val="21"/>
              </w:rPr>
              <w:t>/V</w:t>
            </w:r>
            <w:r w:rsidRPr="001C7025">
              <w:rPr>
                <w:szCs w:val="21"/>
                <w:vertAlign w:val="subscript"/>
              </w:rPr>
              <w:t>0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01EC" w14:textId="77777777" w:rsidR="0045506F" w:rsidRPr="00656A0C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bookmarkStart w:id="7" w:name="体型系数"/>
            <w:r w:rsidRPr="00656A0C">
              <w:rPr>
                <w:rFonts w:hAnsi="宋体" w:hint="eastAsia"/>
                <w:szCs w:val="21"/>
              </w:rPr>
              <w:t>0.43</w:t>
            </w:r>
            <w:bookmarkEnd w:id="7"/>
          </w:p>
        </w:tc>
      </w:tr>
      <w:tr w:rsidR="0045506F" w:rsidRPr="001C7025" w14:paraId="18E8BBF8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5279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围护结构部位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A653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传热系数</w:t>
            </w:r>
            <w:r w:rsidRPr="001C7025">
              <w:rPr>
                <w:szCs w:val="21"/>
              </w:rPr>
              <w:t>K[W/m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szCs w:val="21"/>
              </w:rPr>
              <w:t>·K)]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AB19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做法</w:t>
            </w:r>
          </w:p>
        </w:tc>
      </w:tr>
      <w:tr w:rsidR="0045506F" w:rsidRPr="001C7025" w14:paraId="11BFD84C" w14:textId="77777777">
        <w:trPr>
          <w:cantSplit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E36C" w14:textId="77777777" w:rsidR="0045506F" w:rsidRPr="001C7025" w:rsidRDefault="00E01256" w:rsidP="0045506F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00" w:lineRule="auto"/>
              <w:rPr>
                <w:sz w:val="21"/>
                <w:szCs w:val="21"/>
              </w:rPr>
            </w:pPr>
            <w:r w:rsidRPr="001C7025">
              <w:rPr>
                <w:rFonts w:hAnsi="宋体"/>
                <w:sz w:val="21"/>
                <w:szCs w:val="21"/>
              </w:rPr>
              <w:t>屋面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874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8" w:name="构造_屋顶_0_K"/>
            <w:r>
              <w:rPr>
                <w:rFonts w:hint="eastAsia"/>
                <w:szCs w:val="21"/>
              </w:rPr>
              <w:t>0.497</w:t>
            </w:r>
            <w:bookmarkEnd w:id="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1E28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9" w:name="构造_屋顶_0_名称"/>
            <w:r>
              <w:rPr>
                <w:rFonts w:hint="eastAsia"/>
                <w:szCs w:val="21"/>
              </w:rPr>
              <w:t>屋顶构造二（种植屋面）</w:t>
            </w:r>
            <w:bookmarkEnd w:id="9"/>
          </w:p>
        </w:tc>
      </w:tr>
      <w:tr w:rsidR="0045506F" w:rsidRPr="001C7025" w14:paraId="1F865922" w14:textId="77777777">
        <w:trPr>
          <w:cantSplit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A784" w14:textId="77777777" w:rsidR="0045506F" w:rsidRPr="001C7025" w:rsidRDefault="00E01256" w:rsidP="0045506F">
            <w:pPr>
              <w:widowControl/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2681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0" w:name="构造_屋顶_1_K"/>
            <w:bookmarkEnd w:id="1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FB81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1" w:name="构造_屋顶_1_名称"/>
            <w:bookmarkEnd w:id="11"/>
          </w:p>
        </w:tc>
      </w:tr>
      <w:tr w:rsidR="0045506F" w:rsidRPr="001C7025" w14:paraId="48E6F6DB" w14:textId="77777777">
        <w:trPr>
          <w:cantSplit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BF5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外墙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C7DE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2" w:name="构造_外墙_0_K"/>
            <w:r>
              <w:rPr>
                <w:rFonts w:hint="eastAsia"/>
                <w:szCs w:val="21"/>
              </w:rPr>
              <w:t>0.914</w:t>
            </w:r>
            <w:bookmarkEnd w:id="1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93BF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3" w:name="构造_外墙_0_名称"/>
            <w:r>
              <w:rPr>
                <w:rFonts w:hint="eastAsia"/>
                <w:szCs w:val="21"/>
              </w:rPr>
              <w:t>外墙构造（外保温改造）</w:t>
            </w:r>
            <w:bookmarkEnd w:id="13"/>
          </w:p>
        </w:tc>
      </w:tr>
      <w:tr w:rsidR="0045506F" w:rsidRPr="001C7025" w14:paraId="6F06C57C" w14:textId="77777777">
        <w:trPr>
          <w:cantSplit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FBAF" w14:textId="77777777" w:rsidR="0045506F" w:rsidRPr="001C7025" w:rsidRDefault="00E01256" w:rsidP="0045506F">
            <w:pPr>
              <w:widowControl/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5766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4" w:name="构造_外墙_1_K"/>
            <w:r>
              <w:rPr>
                <w:rFonts w:hint="eastAsia"/>
                <w:szCs w:val="21"/>
              </w:rPr>
              <w:t>3.11</w:t>
            </w:r>
            <w:bookmarkEnd w:id="1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89F9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5" w:name="构造_外墙_1_名称"/>
            <w:r>
              <w:rPr>
                <w:rFonts w:hint="eastAsia"/>
                <w:szCs w:val="21"/>
              </w:rPr>
              <w:t>热桥柱构造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bookmarkEnd w:id="15"/>
            <w:proofErr w:type="gramEnd"/>
          </w:p>
        </w:tc>
      </w:tr>
      <w:tr w:rsidR="0045506F" w:rsidRPr="001C7025" w14:paraId="4C32AFB7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071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底面接触室外空气的架空</w:t>
            </w:r>
            <w:proofErr w:type="gramStart"/>
            <w:r w:rsidRPr="001C7025">
              <w:rPr>
                <w:rFonts w:hAnsi="宋体"/>
                <w:szCs w:val="21"/>
              </w:rPr>
              <w:t>或外挑楼板</w:t>
            </w:r>
            <w:proofErr w:type="gramEnd"/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BC8E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6" w:name="构造_挑空楼板_0_K"/>
            <w:r>
              <w:rPr>
                <w:rFonts w:hint="eastAsia"/>
                <w:szCs w:val="21"/>
              </w:rPr>
              <w:t>0.759</w:t>
            </w:r>
            <w:bookmarkEnd w:id="1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7705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7" w:name="构造_挑空楼板_0_名称"/>
            <w:proofErr w:type="gramStart"/>
            <w:r>
              <w:rPr>
                <w:rFonts w:hint="eastAsia"/>
                <w:szCs w:val="21"/>
              </w:rPr>
              <w:t>挑空楼板</w:t>
            </w:r>
            <w:proofErr w:type="gramEnd"/>
            <w:r>
              <w:rPr>
                <w:rFonts w:hint="eastAsia"/>
                <w:szCs w:val="21"/>
              </w:rPr>
              <w:t>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改造</w:t>
            </w:r>
            <w:r>
              <w:rPr>
                <w:rFonts w:hint="eastAsia"/>
                <w:szCs w:val="21"/>
              </w:rPr>
              <w:t>)</w:t>
            </w:r>
            <w:bookmarkEnd w:id="17"/>
          </w:p>
        </w:tc>
      </w:tr>
      <w:tr w:rsidR="0045506F" w:rsidRPr="001C7025" w14:paraId="2EA4C2F1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E276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分隔采暖与非采暖空间的隔墙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A0AF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8" w:name="构造_采暖与非采暖隔墙_0_K"/>
            <w:r>
              <w:rPr>
                <w:rFonts w:hint="eastAsia"/>
                <w:szCs w:val="21"/>
              </w:rPr>
              <w:t>2.22</w:t>
            </w:r>
            <w:bookmarkEnd w:id="1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2EEB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19" w:name="构造_采暖与非采暖隔墙_0_名称"/>
            <w:r>
              <w:rPr>
                <w:rFonts w:hint="eastAsia"/>
                <w:szCs w:val="21"/>
              </w:rPr>
              <w:t>控温与非控温隔墙构造二</w:t>
            </w:r>
            <w:bookmarkEnd w:id="19"/>
          </w:p>
        </w:tc>
      </w:tr>
      <w:tr w:rsidR="006B7605" w:rsidRPr="001C7025" w14:paraId="18F1CEC2" w14:textId="77777777">
        <w:trPr>
          <w:cantSplit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BAA" w14:textId="77777777" w:rsidR="006B7605" w:rsidRPr="001C7025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/>
                <w:szCs w:val="21"/>
              </w:rPr>
              <w:t>分隔采暖与非采暖空间的楼板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4081" w14:textId="77777777" w:rsidR="006B7605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0" w:name="构造_采暖与非采暖楼板_0_K"/>
            <w:r>
              <w:rPr>
                <w:rFonts w:hint="eastAsia"/>
                <w:szCs w:val="21"/>
              </w:rPr>
              <w:t>0.724</w:t>
            </w:r>
            <w:bookmarkEnd w:id="2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7419" w14:textId="77777777" w:rsidR="006B760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1" w:name="构造_采暖与非采暖楼板_0_名称"/>
            <w:r>
              <w:rPr>
                <w:rFonts w:hint="eastAsia"/>
                <w:szCs w:val="21"/>
              </w:rPr>
              <w:t>控温与非控温楼板构造（改造）</w:t>
            </w:r>
            <w:bookmarkEnd w:id="21"/>
          </w:p>
        </w:tc>
      </w:tr>
      <w:tr w:rsidR="0045506F" w:rsidRPr="001C7025" w14:paraId="21070978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9CB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分户墙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700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2" w:name="构造_分户墙_0_K"/>
            <w:r>
              <w:rPr>
                <w:rFonts w:hint="eastAsia"/>
                <w:szCs w:val="21"/>
              </w:rPr>
              <w:t>1.36</w:t>
            </w:r>
            <w:bookmarkEnd w:id="2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465B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3" w:name="构造_分户墙_0_名称"/>
            <w:r>
              <w:rPr>
                <w:rFonts w:hint="eastAsia"/>
                <w:szCs w:val="21"/>
              </w:rPr>
              <w:t>户间隔墙构造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bookmarkEnd w:id="23"/>
            <w:proofErr w:type="gramEnd"/>
          </w:p>
        </w:tc>
      </w:tr>
      <w:tr w:rsidR="006B7605" w:rsidRPr="001C7025" w14:paraId="52E02D39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168A" w14:textId="77777777" w:rsidR="006B7605" w:rsidRPr="001C7025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/>
                <w:szCs w:val="21"/>
              </w:rPr>
              <w:t>分户楼板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6CB8" w14:textId="77777777" w:rsidR="006B7605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4" w:name="构造_分户楼板_0_K"/>
            <w:bookmarkEnd w:id="2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BEB5" w14:textId="77777777" w:rsidR="006B7605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5" w:name="构造_分户楼板_0_名称"/>
            <w:bookmarkEnd w:id="25"/>
          </w:p>
        </w:tc>
      </w:tr>
      <w:tr w:rsidR="0045506F" w:rsidRPr="001C7025" w14:paraId="2CB03941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CD21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户门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5AA2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6" w:name="构造_户门_0_K"/>
            <w:bookmarkEnd w:id="2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C535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7" w:name="构造_户门_0_名称"/>
            <w:bookmarkEnd w:id="27"/>
          </w:p>
        </w:tc>
      </w:tr>
      <w:tr w:rsidR="0045506F" w:rsidRPr="001C7025" w14:paraId="5635F3B6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3286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阳台门下部门芯板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3C90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8" w:name="构造_阳台门_0_K"/>
            <w:bookmarkEnd w:id="2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19C9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29" w:name="构造_阳台门_0_名称"/>
            <w:bookmarkEnd w:id="29"/>
          </w:p>
        </w:tc>
      </w:tr>
      <w:tr w:rsidR="0045506F" w:rsidRPr="001C7025" w14:paraId="1A43F12E" w14:textId="77777777"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35E1A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地面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09ED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周边地面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93F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0" w:name="构造_周边地面_0_K"/>
            <w:r>
              <w:rPr>
                <w:rFonts w:hint="eastAsia"/>
                <w:szCs w:val="21"/>
              </w:rPr>
              <w:t>0.52</w:t>
            </w:r>
            <w:bookmarkEnd w:id="3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BCBB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1" w:name="构造_周边地面_0_名称"/>
            <w:r>
              <w:rPr>
                <w:rFonts w:hint="eastAsia"/>
                <w:szCs w:val="21"/>
              </w:rPr>
              <w:t>周边地面构造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bookmarkEnd w:id="31"/>
            <w:proofErr w:type="gramEnd"/>
          </w:p>
        </w:tc>
      </w:tr>
      <w:tr w:rsidR="0045506F" w:rsidRPr="001C7025" w14:paraId="11589099" w14:textId="77777777"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41BD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B9D6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非周边地面</w:t>
            </w:r>
          </w:p>
        </w:tc>
        <w:tc>
          <w:tcPr>
            <w:tcW w:w="3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4033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2" w:name="构造_非周边地面_0_K"/>
            <w:r>
              <w:rPr>
                <w:rFonts w:hint="eastAsia"/>
                <w:szCs w:val="21"/>
              </w:rPr>
              <w:t>0.3</w:t>
            </w:r>
            <w:bookmarkEnd w:id="3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CF4C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3" w:name="构造_非周边地面_0_名称"/>
            <w:r>
              <w:rPr>
                <w:rFonts w:hint="eastAsia"/>
                <w:szCs w:val="21"/>
              </w:rPr>
              <w:t>非周边地面构造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bookmarkEnd w:id="33"/>
            <w:proofErr w:type="gramEnd"/>
          </w:p>
        </w:tc>
      </w:tr>
      <w:tr w:rsidR="0045506F" w:rsidRPr="001C7025" w14:paraId="7EA9ABD9" w14:textId="77777777"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FE5F9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外窗（含阳台门透明部分）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3143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方向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ACD5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proofErr w:type="gramStart"/>
            <w:r w:rsidRPr="001C7025">
              <w:rPr>
                <w:rFonts w:hAnsi="宋体"/>
                <w:szCs w:val="21"/>
              </w:rPr>
              <w:t>窗墙面积</w:t>
            </w:r>
            <w:proofErr w:type="gramEnd"/>
            <w:r w:rsidRPr="001C7025">
              <w:rPr>
                <w:rFonts w:hAnsi="宋体"/>
                <w:szCs w:val="21"/>
              </w:rPr>
              <w:t>比</w:t>
            </w:r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4AE3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传热系数</w:t>
            </w:r>
            <w:r w:rsidRPr="001C7025">
              <w:rPr>
                <w:szCs w:val="21"/>
              </w:rPr>
              <w:t>K[W/(m</w:t>
            </w:r>
            <w:r w:rsidRPr="001C7025">
              <w:rPr>
                <w:szCs w:val="21"/>
                <w:vertAlign w:val="superscript"/>
              </w:rPr>
              <w:t>2</w:t>
            </w:r>
            <w:r w:rsidRPr="001C7025">
              <w:rPr>
                <w:szCs w:val="21"/>
              </w:rPr>
              <w:t>·K)]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A255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bCs/>
                <w:szCs w:val="21"/>
              </w:rPr>
              <w:t>遮阳系数</w:t>
            </w:r>
            <w:r w:rsidRPr="001C7025">
              <w:rPr>
                <w:bCs/>
                <w:szCs w:val="21"/>
              </w:rPr>
              <w:t>SC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75BE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外遮阳系数</w:t>
            </w:r>
          </w:p>
        </w:tc>
      </w:tr>
      <w:tr w:rsidR="0045506F" w:rsidRPr="001C7025" w14:paraId="670D0CAC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29C0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2CC8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东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BAA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4" w:name="窗墙比_东向"/>
            <w:r>
              <w:rPr>
                <w:rFonts w:hint="eastAsia"/>
                <w:szCs w:val="21"/>
              </w:rPr>
              <w:t>0.11</w:t>
            </w:r>
            <w:bookmarkEnd w:id="34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F215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5" w:name="外窗K_东向"/>
            <w:r>
              <w:rPr>
                <w:rFonts w:hint="eastAsia"/>
                <w:szCs w:val="21"/>
              </w:rPr>
              <w:t>2.50</w:t>
            </w:r>
            <w:bookmarkEnd w:id="35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D48F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36" w:name="外窗SC_东向"/>
            <w:r>
              <w:rPr>
                <w:rFonts w:hint="eastAsia"/>
                <w:bCs/>
                <w:szCs w:val="21"/>
              </w:rPr>
              <w:t>0.23</w:t>
            </w:r>
            <w:bookmarkEnd w:id="36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7658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7" w:name="构造_外窗_东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37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7F0E8B18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C0250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37B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0871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8" w:name="窗墙比_南向"/>
            <w:r>
              <w:rPr>
                <w:rFonts w:hint="eastAsia"/>
                <w:szCs w:val="21"/>
              </w:rPr>
              <w:t>0.31</w:t>
            </w:r>
            <w:bookmarkEnd w:id="38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D12E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39" w:name="外窗K_南向"/>
            <w:r>
              <w:rPr>
                <w:rFonts w:hint="eastAsia"/>
                <w:szCs w:val="21"/>
              </w:rPr>
              <w:t>2.50</w:t>
            </w:r>
            <w:bookmarkEnd w:id="39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D4E9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0" w:name="外窗SC_南向"/>
            <w:r>
              <w:rPr>
                <w:rFonts w:hint="eastAsia"/>
                <w:bCs/>
                <w:szCs w:val="21"/>
              </w:rPr>
              <w:t>0.38</w:t>
            </w:r>
            <w:bookmarkEnd w:id="40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CA9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41" w:name="构造_外窗_南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1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307D038C" w14:textId="77777777"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B1752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8B85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西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21FF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42" w:name="窗墙比_西向"/>
            <w:r>
              <w:rPr>
                <w:rFonts w:hint="eastAsia"/>
                <w:szCs w:val="21"/>
              </w:rPr>
              <w:t>0.11</w:t>
            </w:r>
            <w:bookmarkEnd w:id="42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DB59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43" w:name="外窗K_西向"/>
            <w:r>
              <w:rPr>
                <w:rFonts w:hint="eastAsia"/>
                <w:szCs w:val="21"/>
              </w:rPr>
              <w:t>2.50</w:t>
            </w:r>
            <w:bookmarkEnd w:id="43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C984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4" w:name="外窗SC_西向"/>
            <w:r>
              <w:rPr>
                <w:rFonts w:hint="eastAsia"/>
                <w:bCs/>
                <w:szCs w:val="21"/>
              </w:rPr>
              <w:t>0.26</w:t>
            </w:r>
            <w:bookmarkEnd w:id="44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8646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45" w:name="构造_外窗_西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5"/>
            <w:r>
              <w:rPr>
                <w:rFonts w:hint="eastAsia"/>
                <w:szCs w:val="21"/>
              </w:rPr>
              <w:t>-</w:t>
            </w:r>
          </w:p>
        </w:tc>
      </w:tr>
      <w:tr w:rsidR="0045506F" w:rsidRPr="001C7025" w14:paraId="59E95DD5" w14:textId="77777777"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DCB6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1D91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49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46" w:name="窗墙比_北向"/>
            <w:r>
              <w:rPr>
                <w:rFonts w:hint="eastAsia"/>
                <w:szCs w:val="21"/>
              </w:rPr>
              <w:t>0.23</w:t>
            </w:r>
            <w:bookmarkEnd w:id="46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058B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47" w:name="外窗K_北向"/>
            <w:r>
              <w:rPr>
                <w:rFonts w:hint="eastAsia"/>
                <w:szCs w:val="21"/>
              </w:rPr>
              <w:t>2.50</w:t>
            </w:r>
            <w:bookmarkEnd w:id="47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7F09" w14:textId="77777777" w:rsidR="0045506F" w:rsidRPr="001C7025" w:rsidRDefault="00E01256" w:rsidP="0045506F">
            <w:pPr>
              <w:spacing w:line="300" w:lineRule="auto"/>
              <w:jc w:val="center"/>
              <w:rPr>
                <w:bCs/>
                <w:szCs w:val="21"/>
              </w:rPr>
            </w:pPr>
            <w:bookmarkStart w:id="48" w:name="外窗SC_北向"/>
            <w:r>
              <w:rPr>
                <w:rFonts w:hint="eastAsia"/>
                <w:bCs/>
                <w:szCs w:val="21"/>
              </w:rPr>
              <w:t>0.38</w:t>
            </w:r>
            <w:bookmarkEnd w:id="48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586F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49" w:name="构造_外窗_北向_0_名称"/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  <w:bookmarkEnd w:id="49"/>
            <w:r>
              <w:rPr>
                <w:rFonts w:hint="eastAsia"/>
                <w:szCs w:val="21"/>
              </w:rPr>
              <w:t>-</w:t>
            </w:r>
          </w:p>
        </w:tc>
      </w:tr>
      <w:tr w:rsidR="003D56D3" w:rsidRPr="001C7025" w14:paraId="5A45F3FF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A777" w14:textId="77777777" w:rsidR="003D56D3" w:rsidRPr="001C7025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窗地面积比（夏热冬暖地区）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806E" w14:textId="77777777" w:rsidR="003D56D3" w:rsidRDefault="00E01256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  <w:tr w:rsidR="003D56D3" w:rsidRPr="001C7025" w14:paraId="2DABD252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5707" w14:textId="77777777" w:rsidR="003D56D3" w:rsidRPr="009B0A9E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外窗通风开口面积（夏热冬暖地区）</w:t>
            </w:r>
          </w:p>
        </w:tc>
        <w:tc>
          <w:tcPr>
            <w:tcW w:w="70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75C4" w14:textId="77777777" w:rsidR="003D56D3" w:rsidRDefault="00E01256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  <w:tr w:rsidR="0045506F" w:rsidRPr="001C7025" w14:paraId="5ABE353C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5FC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/>
                <w:szCs w:val="21"/>
              </w:rPr>
              <w:t>天窗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C317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50" w:name="天窗屋顶比"/>
            <w:r>
              <w:rPr>
                <w:rFonts w:hint="eastAsia"/>
                <w:szCs w:val="21"/>
              </w:rPr>
              <w:t>0.00</w:t>
            </w:r>
            <w:bookmarkEnd w:id="50"/>
          </w:p>
        </w:tc>
        <w:tc>
          <w:tcPr>
            <w:tcW w:w="14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782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51" w:name="天窗K"/>
            <w:r>
              <w:rPr>
                <w:rFonts w:hint="eastAsia"/>
                <w:szCs w:val="21"/>
              </w:rPr>
              <w:t>－</w:t>
            </w:r>
            <w:bookmarkEnd w:id="51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323C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52" w:name="天窗SC"/>
            <w:r>
              <w:rPr>
                <w:rFonts w:hint="eastAsia"/>
                <w:szCs w:val="21"/>
              </w:rPr>
              <w:t>－</w:t>
            </w:r>
            <w:bookmarkEnd w:id="52"/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F2F4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53" w:name="构造_天窗_0_名称"/>
            <w:bookmarkEnd w:id="53"/>
          </w:p>
        </w:tc>
      </w:tr>
      <w:tr w:rsidR="0045506F" w:rsidRPr="001C7025" w14:paraId="5DA182E3" w14:textId="77777777"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1A49" w14:textId="77777777" w:rsidR="0045506F" w:rsidRPr="001C7025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int="eastAsia"/>
                <w:szCs w:val="21"/>
              </w:rPr>
              <w:t>单位面积全年耗能量</w:t>
            </w:r>
            <w:r w:rsidRPr="001C7025">
              <w:rPr>
                <w:rFonts w:hint="eastAsia"/>
                <w:szCs w:val="21"/>
              </w:rPr>
              <w:t>[kWh/m</w:t>
            </w:r>
            <w:r w:rsidRPr="001C7025">
              <w:rPr>
                <w:rFonts w:hint="eastAsia"/>
                <w:szCs w:val="21"/>
                <w:vertAlign w:val="superscript"/>
              </w:rPr>
              <w:t>2</w:t>
            </w:r>
            <w:r w:rsidRPr="001C7025">
              <w:rPr>
                <w:rFonts w:hint="eastAsia"/>
                <w:szCs w:val="21"/>
              </w:rPr>
              <w:t>]</w:t>
            </w:r>
          </w:p>
        </w:tc>
        <w:tc>
          <w:tcPr>
            <w:tcW w:w="2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340A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54" w:name="总能耗"/>
            <w:r w:rsidRPr="00A74991">
              <w:rPr>
                <w:rFonts w:hint="eastAsia"/>
                <w:sz w:val="24"/>
              </w:rPr>
              <w:t>37.31</w:t>
            </w:r>
            <w:bookmarkEnd w:id="54"/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573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Ansi="宋体" w:hint="eastAsia"/>
                <w:szCs w:val="21"/>
              </w:rPr>
              <w:t>计算</w:t>
            </w:r>
            <w:r>
              <w:rPr>
                <w:rFonts w:hAnsi="宋体" w:hint="eastAsia"/>
                <w:szCs w:val="21"/>
              </w:rPr>
              <w:t>方法（软件名</w:t>
            </w:r>
            <w:r>
              <w:rPr>
                <w:rFonts w:hAnsi="宋体" w:hint="eastAsia"/>
                <w:szCs w:val="21"/>
              </w:rPr>
              <w:lastRenderedPageBreak/>
              <w:t>称）</w:t>
            </w:r>
          </w:p>
        </w:tc>
        <w:tc>
          <w:tcPr>
            <w:tcW w:w="3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F33E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bookmarkStart w:id="55" w:name="英文产品名称"/>
            <w:r w:rsidRPr="00CB139B">
              <w:rPr>
                <w:rFonts w:hint="eastAsia"/>
                <w:szCs w:val="21"/>
              </w:rPr>
              <w:lastRenderedPageBreak/>
              <w:t>BESI2020</w:t>
            </w:r>
            <w:bookmarkEnd w:id="55"/>
            <w:r w:rsidRPr="00CB139B">
              <w:rPr>
                <w:rFonts w:hint="eastAsia"/>
                <w:szCs w:val="21"/>
              </w:rPr>
              <w:t>（</w:t>
            </w:r>
            <w:bookmarkStart w:id="56" w:name="版本信息"/>
            <w:r w:rsidRPr="00CB139B">
              <w:rPr>
                <w:rFonts w:hint="eastAsia"/>
                <w:szCs w:val="21"/>
              </w:rPr>
              <w:t>20200909(SP1)</w:t>
            </w:r>
            <w:bookmarkEnd w:id="56"/>
            <w:r w:rsidRPr="00CB139B">
              <w:rPr>
                <w:rFonts w:hint="eastAsia"/>
                <w:szCs w:val="21"/>
              </w:rPr>
              <w:t>）</w:t>
            </w:r>
          </w:p>
        </w:tc>
      </w:tr>
      <w:tr w:rsidR="0045506F" w:rsidRPr="001C7025" w14:paraId="7A48B6B9" w14:textId="77777777"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37DA" w14:textId="77777777" w:rsidR="0045506F" w:rsidRPr="001C7025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  <w:r w:rsidRPr="001C7025">
              <w:rPr>
                <w:rFonts w:hAnsi="宋体" w:hint="eastAsia"/>
                <w:szCs w:val="21"/>
              </w:rPr>
              <w:t>计算人员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6390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日期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C16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审核人员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8A7C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日期</w:t>
            </w:r>
          </w:p>
        </w:tc>
      </w:tr>
      <w:tr w:rsidR="0045506F" w:rsidRPr="001C7025" w14:paraId="4F46D6EE" w14:textId="77777777"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C4D4" w14:textId="77777777" w:rsidR="0045506F" w:rsidRPr="001C7025" w:rsidRDefault="00E01256" w:rsidP="0045506F">
            <w:pPr>
              <w:spacing w:line="300" w:lineRule="auto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C8F6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7E4C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3067" w14:textId="77777777" w:rsidR="0045506F" w:rsidRPr="001C7025" w:rsidRDefault="00E01256" w:rsidP="0045506F">
            <w:pPr>
              <w:spacing w:line="300" w:lineRule="auto"/>
              <w:jc w:val="center"/>
              <w:rPr>
                <w:szCs w:val="21"/>
              </w:rPr>
            </w:pPr>
          </w:p>
        </w:tc>
      </w:tr>
    </w:tbl>
    <w:p w14:paraId="6BB03782" w14:textId="77777777" w:rsidR="008C12F0" w:rsidRDefault="00E01256"/>
    <w:sectPr w:rsidR="008C12F0" w:rsidSect="0098583E">
      <w:pgSz w:w="11906" w:h="16838"/>
      <w:pgMar w:top="468" w:right="1800" w:bottom="623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256"/>
    <w:rsid w:val="001915A3"/>
    <w:rsid w:val="00217F62"/>
    <w:rsid w:val="00A906D8"/>
    <w:rsid w:val="00AB5A74"/>
    <w:rsid w:val="00E01256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2E439"/>
  <w15:docId w15:val="{AA7E0808-E4CD-424A-A5F7-5E0DEE253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50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55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Document Map"/>
    <w:basedOn w:val="a"/>
    <w:semiHidden/>
    <w:rsid w:val="00B97F89"/>
    <w:pPr>
      <w:shd w:val="clear" w:color="auto" w:fill="000080"/>
    </w:pPr>
  </w:style>
  <w:style w:type="paragraph" w:styleId="a5">
    <w:name w:val="footer"/>
    <w:basedOn w:val="a"/>
    <w:link w:val="a6"/>
    <w:rsid w:val="00A62D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A62D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24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tmp24.dotx</Template>
  <TotalTime>0</TotalTime>
  <Pages>2</Pages>
  <Words>111</Words>
  <Characters>635</Characters>
  <Application>Microsoft Office Word</Application>
  <DocSecurity>0</DocSecurity>
  <Lines>5</Lines>
  <Paragraphs>1</Paragraphs>
  <ScaleCrop>false</ScaleCrop>
  <Company>thsware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附录D  居住建筑围护结构热工性能表</dc:title>
  <dc:subject/>
  <dc:creator>User</dc:creator>
  <cp:keywords/>
  <dc:description/>
  <cp:lastModifiedBy>User</cp:lastModifiedBy>
  <cp:revision>1</cp:revision>
  <dcterms:created xsi:type="dcterms:W3CDTF">2022-01-02T14:40:00Z</dcterms:created>
  <dcterms:modified xsi:type="dcterms:W3CDTF">2022-01-02T14:40:00Z</dcterms:modified>
</cp:coreProperties>
</file>